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 Helens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 Helens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 Helens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 Helens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 Helens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 Helens North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59.3% </w:t>
      </w:r>
      <w:r w:rsidRPr="004747BF">
        <w:rPr>
          <w:rFonts w:ascii="Libre Franklin Light" w:eastAsia="Times New Roman" w:hAnsi="Libre Franklin Light" w:cs="Calibri Light"/>
        </w:rPr>
        <w:t xml:space="preserve">of those respondents classified as PGSI 8+ in St Helens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 Helens North is estimated to be </w:t>
      </w:r>
      <w:r w:rsidRPr="00773DF7">
        <w:rPr>
          <w:rFonts w:ascii="Libre Franklin Light" w:eastAsia="Times New Roman" w:hAnsi="Libre Franklin Light" w:cs="Calibri Light"/>
          <w:b/>
          <w:bCs/>
          <w:color w:val="C45911" w:themeColor="accent2" w:themeShade="BF"/>
        </w:rPr>
        <w:t xml:space="preserve">£1,706,925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 Helens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Helens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 Helens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 Helens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 Helens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 Helens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 Helens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 Helens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Helens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 Helens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 Helens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 Helens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 Helens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 Helens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 Helens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 Helens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£1,706,925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 Helens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£27,803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£574,982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£41,190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£11,585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£21,238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£1,030,127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£1,706,925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 Helens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 Helens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 Helens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 Helens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 Helens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Helens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 Helens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 Helens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 Helens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BB94417-9620-423D-B75F-7796C936FA2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